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50503775" w:rsidR="00055BC9" w:rsidRDefault="00BA107F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1040" behindDoc="0" locked="0" layoutInCell="1" allowOverlap="1" wp14:anchorId="72194640" wp14:editId="6492B36D">
                    <wp:simplePos x="0" y="0"/>
                    <wp:positionH relativeFrom="margin">
                      <wp:posOffset>5165725</wp:posOffset>
                    </wp:positionH>
                    <wp:positionV relativeFrom="topMargin">
                      <wp:posOffset>251460</wp:posOffset>
                    </wp:positionV>
                    <wp:extent cx="1203518" cy="556260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203518" cy="55626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20483C" w14:textId="3FBE47DD" w:rsidR="00AF7B01" w:rsidRDefault="00AF7B01" w:rsidP="00AF7B01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BA107F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2025_001737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2194640" id="Rectangle 132" o:spid="_x0000_s1026" style="position:absolute;left:0;text-align:left;margin-left:406.75pt;margin-top:19.8pt;width:94.75pt;height:43.8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1B20483C" w14:textId="3FBE47DD" w:rsidR="00AF7B01" w:rsidRDefault="00AF7B01" w:rsidP="00AF7B01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BA107F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2025_001737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8171418" w:rsidR="00313E59" w:rsidRPr="00116596" w:rsidRDefault="00CB02AF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travaux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38B7E5C1"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" fillcolor="#54849a [3208]" strokecolor="white [3201]" strokeweight="2.25pt">
                    <v:stroke endcap="round"/>
                    <v:textbox>
                      <w:txbxContent>
                        <w:p w14:paraId="51374724" w14:textId="78171418" w:rsidR="00313E59" w:rsidRPr="00116596" w:rsidRDefault="00CB02AF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  <w:bookmarkStart w:id="1" w:name="_GoBack"/>
                          <w:bookmarkEnd w:id="1"/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38B7E5C1"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095AC773" w14:textId="4FCEEC68" w:rsidR="00AF7B01" w:rsidRDefault="00AF7B01" w:rsidP="00AF7B01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2064" behindDoc="0" locked="0" layoutInCell="1" allowOverlap="1" wp14:anchorId="36AC4C23" wp14:editId="6610EBFA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BC05D9" w14:textId="77777777" w:rsidR="00AD082B" w:rsidRPr="00C87F80" w:rsidRDefault="00AD082B" w:rsidP="00AD082B">
                                <w:pPr>
                                  <w:spacing w:after="60"/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73392182" w14:textId="77777777" w:rsidR="00AD082B" w:rsidRPr="00005185" w:rsidRDefault="00AD082B" w:rsidP="00AD082B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71C76399" w14:textId="77777777" w:rsidR="00AD082B" w:rsidRPr="00005185" w:rsidRDefault="00AD082B" w:rsidP="00AD082B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0944C9AA" w14:textId="77777777" w:rsidR="00AD082B" w:rsidRPr="00A95607" w:rsidRDefault="00AD082B" w:rsidP="00AD082B">
                                <w:pPr>
                                  <w:spacing w:after="0"/>
                                  <w:contextualSpacing/>
                                  <w:jc w:val="center"/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</w:pPr>
                                <w:r w:rsidRPr="00A95607"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  <w:t>Ministère des Armées et des anciens combattants</w:t>
                                </w:r>
                              </w:p>
                              <w:p w14:paraId="6C3A7ED3" w14:textId="33498D3C" w:rsidR="00AF7B01" w:rsidRPr="00005185" w:rsidRDefault="00AF7B01" w:rsidP="00AF7B01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6AC4C2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3" o:spid="_x0000_s1028" type="#_x0000_t202" style="position:absolute;left:0;text-align:left;margin-left:-50.6pt;margin-top:24pt;width:202.4pt;height:195.7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27BC05D9" w14:textId="77777777" w:rsidR="00AD082B" w:rsidRPr="00C87F80" w:rsidRDefault="00AD082B" w:rsidP="00AD082B">
                          <w:pPr>
                            <w:spacing w:after="60"/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73392182" w14:textId="77777777" w:rsidR="00AD082B" w:rsidRPr="00005185" w:rsidRDefault="00AD082B" w:rsidP="00AD082B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71C76399" w14:textId="77777777" w:rsidR="00AD082B" w:rsidRPr="00005185" w:rsidRDefault="00AD082B" w:rsidP="00AD082B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0944C9AA" w14:textId="77777777" w:rsidR="00AD082B" w:rsidRPr="00A95607" w:rsidRDefault="00AD082B" w:rsidP="00AD082B">
                          <w:pPr>
                            <w:spacing w:after="0"/>
                            <w:contextualSpacing/>
                            <w:jc w:val="center"/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</w:pPr>
                          <w:r w:rsidRPr="00A95607"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  <w:t>Ministère des Armées et des anciens combattants</w:t>
                          </w:r>
                        </w:p>
                        <w:p w14:paraId="6C3A7ED3" w14:textId="33498D3C" w:rsidR="00AF7B01" w:rsidRPr="00005185" w:rsidRDefault="00AF7B01" w:rsidP="00AF7B01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AA244BD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3088" behindDoc="0" locked="0" layoutInCell="1" allowOverlap="1" wp14:anchorId="457F6219" wp14:editId="42E328A8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12699</wp:posOffset>
                    </wp:positionV>
                    <wp:extent cx="4433570" cy="1495425"/>
                    <wp:effectExtent l="0" t="0" r="24130" b="28575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95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07FE8B5" w14:textId="77777777" w:rsidR="00AF7B01" w:rsidRPr="00C87F80" w:rsidRDefault="00AF7B01" w:rsidP="00AF7B01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060F4977" w14:textId="56F9F09D" w:rsidR="00AF7B01" w:rsidRDefault="00AF7B01" w:rsidP="00AF7B01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FD6352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SID SUD-EST</w:t>
                                </w:r>
                              </w:p>
                              <w:p w14:paraId="13820850" w14:textId="52E8473A" w:rsidR="00AF7B01" w:rsidRDefault="00FD6352" w:rsidP="00AF7B01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conduite d’</w:t>
                                </w:r>
                                <w:proofErr w:type="spellStart"/>
                                <w:r w:rsidR="003957B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operation</w:t>
                                </w:r>
                                <w:proofErr w:type="spellEnd"/>
                                <w:r w:rsidR="00E5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120FDE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CO) </w:t>
                                </w:r>
                                <w:r w:rsidR="003957B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  <w:p w14:paraId="7E85B3BC" w14:textId="77777777" w:rsidR="00AF7B01" w:rsidRPr="00005185" w:rsidRDefault="00AF7B01" w:rsidP="00AF7B01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57F6219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5pt;margin-top:1pt;width:349.1pt;height:117.75pt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14:paraId="407FE8B5" w14:textId="77777777" w:rsidR="00AF7B01" w:rsidRPr="00C87F80" w:rsidRDefault="00AF7B01" w:rsidP="00AF7B01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060F4977" w14:textId="56F9F09D" w:rsidR="00AF7B01" w:rsidRDefault="00AF7B01" w:rsidP="00AF7B01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FD6352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SID SUD-EST</w:t>
                          </w:r>
                        </w:p>
                        <w:p w14:paraId="13820850" w14:textId="52E8473A" w:rsidR="00AF7B01" w:rsidRDefault="00FD6352" w:rsidP="00AF7B01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conduite d’</w:t>
                          </w:r>
                          <w:proofErr w:type="spellStart"/>
                          <w:r w:rsidR="003957B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operation</w:t>
                          </w:r>
                          <w:proofErr w:type="spellEnd"/>
                          <w:r w:rsidR="00E5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</w:t>
                          </w:r>
                          <w:r w:rsidR="00120FDE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(B</w:t>
                          </w:r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CO) </w:t>
                          </w:r>
                          <w:r w:rsidR="003957B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</w:t>
                          </w:r>
                          <w:bookmarkStart w:id="1" w:name="_GoBack"/>
                          <w:bookmarkEnd w:id="1"/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  <w:p w14:paraId="7E85B3BC" w14:textId="77777777" w:rsidR="00AF7B01" w:rsidRPr="00005185" w:rsidRDefault="00AF7B01" w:rsidP="00AF7B01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E340F2E" w14:textId="77777777" w:rsidR="00AF7B01" w:rsidRDefault="00AF7B01" w:rsidP="00AF7B01"/>
        <w:p w14:paraId="6E372FC0" w14:textId="77777777" w:rsidR="00AF7B01" w:rsidRDefault="00AF7B01" w:rsidP="00AF7B01"/>
        <w:p w14:paraId="562FC2FF" w14:textId="77777777" w:rsidR="00AF7B01" w:rsidRDefault="00AF7B01" w:rsidP="00AF7B01"/>
        <w:p w14:paraId="0158A05C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4112" behindDoc="0" locked="0" layoutInCell="1" allowOverlap="1" wp14:anchorId="1F9B8B20" wp14:editId="2D351927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314325</wp:posOffset>
                    </wp:positionV>
                    <wp:extent cx="4433570" cy="89535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89535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A4D28DB" w14:textId="77777777" w:rsidR="00AF7B01" w:rsidRPr="00005185" w:rsidRDefault="00AF7B01" w:rsidP="00AF7B01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2D25599D" w14:textId="6F8C8259" w:rsidR="00AF7B01" w:rsidRPr="00E900BA" w:rsidRDefault="00FD6352" w:rsidP="00AF7B01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AF7B01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maitrise d’œuvre </w:t>
                                </w:r>
                                <w:r w:rsidR="00120FDE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(B</w:t>
                                </w:r>
                                <w:r w:rsidR="00AF7B01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MO) </w:t>
                                </w:r>
                                <w:r w:rsidR="00AF7B01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F9B8B20" id="Zone de texte 35" o:spid="_x0000_s1030" type="#_x0000_t202" style="position:absolute;left:0;text-align:left;margin-left:160.15pt;margin-top:24.75pt;width:349.1pt;height:70.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6A4D28DB" w14:textId="77777777" w:rsidR="00AF7B01" w:rsidRPr="00005185" w:rsidRDefault="00AF7B01" w:rsidP="00AF7B01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2D25599D" w14:textId="6F8C8259" w:rsidR="00AF7B01" w:rsidRPr="00E900BA" w:rsidRDefault="00FD6352" w:rsidP="00AF7B01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AF7B01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maitrise d’œuvre </w:t>
                          </w:r>
                          <w:r w:rsidR="00120FDE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</w:t>
                          </w:r>
                          <w:r w:rsidR="00120FDE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</w:t>
                          </w:r>
                          <w:bookmarkStart w:id="1" w:name="_GoBack"/>
                          <w:bookmarkEnd w:id="1"/>
                          <w:r w:rsidR="00AF7B01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MO) </w:t>
                          </w:r>
                          <w:r w:rsidR="00AF7B01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400C963B" w14:textId="77777777" w:rsidR="00AF7B01" w:rsidRDefault="00AF7B01" w:rsidP="00AF7B01"/>
        <w:p w14:paraId="3DEC20BD" w14:textId="77777777" w:rsidR="00AF7B01" w:rsidRDefault="00AF7B01" w:rsidP="00AF7B01"/>
        <w:p w14:paraId="26B0C6A8" w14:textId="77777777" w:rsidR="00AF7B01" w:rsidRDefault="00AF7B01" w:rsidP="00AF7B01"/>
        <w:p w14:paraId="66C1E642" w14:textId="77777777" w:rsidR="00AF7B01" w:rsidRDefault="00AF7B01" w:rsidP="00AF7B01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75136" behindDoc="0" locked="0" layoutInCell="1" allowOverlap="1" wp14:anchorId="6912AE6E" wp14:editId="0CBA93D2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EB9FC6" w14:textId="77777777" w:rsidR="00AF7B01" w:rsidRPr="00005185" w:rsidRDefault="00AF7B01" w:rsidP="00AF7B01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la consultation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465D2A33" w14:textId="77777777" w:rsidR="00AF7B01" w:rsidRDefault="00AF7B01" w:rsidP="00AF7B01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50AB71B1" w14:textId="299FF753" w:rsidR="00435116" w:rsidRPr="00435116" w:rsidRDefault="00435116" w:rsidP="00435116">
                                <w:pPr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ORANGE (84) – Quartier Bonnet d’</w:t>
                                </w:r>
                                <w:proofErr w:type="spellStart"/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Honni</w:t>
                                </w:r>
                                <w:r w:rsidR="00AD082B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è</w:t>
                                </w: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res</w:t>
                                </w:r>
                                <w:proofErr w:type="spellEnd"/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1276DE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CPA 20</w:t>
                                </w:r>
                              </w:p>
                              <w:p w14:paraId="40430340" w14:textId="77777777" w:rsidR="00D34589" w:rsidRDefault="00D34589" w:rsidP="00435116">
                                <w:pPr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D34589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Travaux préalables à la construction de deux nouveaux bâtiments </w:t>
                                </w:r>
                              </w:p>
                              <w:p w14:paraId="4040E6F8" w14:textId="000AFAC5" w:rsidR="00B14F9F" w:rsidRPr="00410AFD" w:rsidRDefault="00B14F9F" w:rsidP="00435116">
                                <w:pPr>
                                  <w:jc w:val="center"/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LOT N°1</w:t>
                                </w:r>
                                <w:r>
                                  <w:rPr>
                                    <w:rFonts w:ascii="Calibri" w:eastAsia="Malgun Gothic" w:hAnsi="Calibri" w:cs="Calibri"/>
                                    <w:sz w:val="32"/>
                                    <w:szCs w:val="32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: Démolition</w:t>
                                </w:r>
                                <w:r w:rsidR="00FD6352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 VRD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912AE6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5pt;margin-top:27.4pt;width:558.95pt;height:177.9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0CEB9FC6" w14:textId="77777777" w:rsidR="00AF7B01" w:rsidRPr="00005185" w:rsidRDefault="00AF7B01" w:rsidP="00AF7B01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la consultation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465D2A33" w14:textId="77777777" w:rsidR="00AF7B01" w:rsidRDefault="00AF7B01" w:rsidP="00AF7B01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50AB71B1" w14:textId="299FF753" w:rsidR="00435116" w:rsidRPr="00435116" w:rsidRDefault="00435116" w:rsidP="00435116">
                          <w:pPr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ORANGE (84) – Quartier Bonnet d’</w:t>
                          </w:r>
                          <w:proofErr w:type="spellStart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Honni</w:t>
                          </w:r>
                          <w:r w:rsidR="00AD082B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è</w:t>
                          </w: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res</w:t>
                          </w:r>
                          <w:proofErr w:type="spellEnd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1276DE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CPA 20</w:t>
                          </w:r>
                          <w:bookmarkStart w:id="1" w:name="_GoBack"/>
                          <w:bookmarkEnd w:id="1"/>
                        </w:p>
                        <w:p w14:paraId="40430340" w14:textId="77777777" w:rsidR="00D34589" w:rsidRDefault="00D34589" w:rsidP="00435116">
                          <w:pPr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D34589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Travaux préalables à la construction de deux nouveaux bâtiments </w:t>
                          </w:r>
                        </w:p>
                        <w:p w14:paraId="4040E6F8" w14:textId="000AFAC5" w:rsidR="00B14F9F" w:rsidRPr="00410AFD" w:rsidRDefault="00B14F9F" w:rsidP="00435116">
                          <w:pPr>
                            <w:jc w:val="center"/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LOT N°1</w:t>
                          </w:r>
                          <w:r>
                            <w:rPr>
                              <w:rFonts w:ascii="Calibri" w:eastAsia="Malgun Gothic" w:hAnsi="Calibri" w:cs="Calibri"/>
                              <w:sz w:val="32"/>
                              <w:szCs w:val="32"/>
                            </w:rPr>
                            <w:t> </w:t>
                          </w: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: Démolition</w:t>
                          </w:r>
                          <w:r w:rsidR="00FD6352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VRD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37AB59E7" w14:textId="77777777" w:rsidR="00AF7B01" w:rsidRDefault="00AF7B01" w:rsidP="00AF7B01"/>
        <w:p w14:paraId="43A4CA49" w14:textId="77777777" w:rsidR="00AF7B01" w:rsidRDefault="00AF7B01" w:rsidP="00AF7B01"/>
        <w:p w14:paraId="23F1246B" w14:textId="77777777" w:rsidR="00AF7B01" w:rsidRDefault="00AF7B01" w:rsidP="00AF7B01"/>
        <w:p w14:paraId="750EE4CD" w14:textId="77777777" w:rsidR="00AF7B01" w:rsidRDefault="00AF7B01" w:rsidP="00AF7B01"/>
        <w:p w14:paraId="576C74B2" w14:textId="77777777" w:rsidR="00AF7B01" w:rsidRDefault="00AF7B01" w:rsidP="00AF7B01"/>
        <w:p w14:paraId="76C5C3FA" w14:textId="77777777" w:rsidR="00AF7B01" w:rsidRDefault="00AF7B01" w:rsidP="00AF7B01"/>
        <w:p w14:paraId="1BFC3C91" w14:textId="77777777" w:rsidR="00AF7B01" w:rsidRDefault="00AF7B01" w:rsidP="00AF7B01"/>
        <w:p w14:paraId="513746F1" w14:textId="77777777" w:rsidR="008B4C0A" w:rsidRDefault="008B4C0A"/>
        <w:p w14:paraId="513746F3" w14:textId="73E3EC21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2F2C4E84" w14:textId="77777777" w:rsidR="006172EF" w:rsidRDefault="006172EF" w:rsidP="00410AFD"/>
        <w:p w14:paraId="513746F4" w14:textId="4EDDD474" w:rsidR="00410AFD" w:rsidRDefault="00FC3968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  <w:gridCol w:w="4927"/>
      </w:tblGrid>
      <w:tr w:rsidR="003474AD" w:rsidRPr="006A1EE6" w14:paraId="513746FA" w14:textId="77777777" w:rsidTr="00F36E82">
        <w:trPr>
          <w:trHeight w:val="1339"/>
        </w:trPr>
        <w:tc>
          <w:tcPr>
            <w:tcW w:w="9067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F36E82">
        <w:tc>
          <w:tcPr>
            <w:tcW w:w="9067" w:type="dxa"/>
            <w:shd w:val="clear" w:color="auto" w:fill="auto"/>
          </w:tcPr>
          <w:p w14:paraId="5EA0B4DC" w14:textId="77777777" w:rsidR="00AF7B01" w:rsidRDefault="00AF7B01" w:rsidP="00AF7B0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left"/>
              <w:rPr>
                <w:b/>
                <w:bCs/>
              </w:rPr>
            </w:pPr>
          </w:p>
          <w:p w14:paraId="513746FB" w14:textId="5F375DE2" w:rsidR="003474AD" w:rsidRPr="001D569F" w:rsidRDefault="005E15D9" w:rsidP="005E15D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5E15D9">
              <w:rPr>
                <w:b/>
                <w:bCs/>
              </w:rPr>
              <w:t xml:space="preserve">Gestion des </w:t>
            </w:r>
            <w:r w:rsidR="00FF3A0F">
              <w:rPr>
                <w:b/>
                <w:bCs/>
              </w:rPr>
              <w:t>matériaux de construction</w:t>
            </w:r>
            <w:r>
              <w:rPr>
                <w:b/>
                <w:bCs/>
              </w:rPr>
              <w:t xml:space="preserve"> </w:t>
            </w:r>
            <w:r w:rsidR="003474AD" w:rsidRPr="001D569F">
              <w:rPr>
                <w:b/>
                <w:bCs/>
              </w:rPr>
              <w:t xml:space="preserve">: </w:t>
            </w:r>
            <w:r w:rsidR="00617FA4">
              <w:rPr>
                <w:b/>
                <w:bCs/>
              </w:rPr>
              <w:t>2</w:t>
            </w:r>
            <w:r w:rsidR="003474AD" w:rsidRPr="001D569F">
              <w:rPr>
                <w:b/>
                <w:bCs/>
              </w:rPr>
              <w:t xml:space="preserve"> points</w:t>
            </w:r>
          </w:p>
          <w:p w14:paraId="01543FC6" w14:textId="77777777" w:rsidR="00590B00" w:rsidRDefault="00590B00" w:rsidP="00AF7B01">
            <w:pPr>
              <w:pStyle w:val="Paragraphedeliste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14:paraId="7F524356" w14:textId="3A2B627D" w:rsidR="00AF7B01" w:rsidRPr="00AF7B01" w:rsidRDefault="00AF7B01" w:rsidP="00FF3A0F">
            <w:pPr>
              <w:pStyle w:val="Paragraphedeliste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F7B01">
              <w:rPr>
                <w:sz w:val="18"/>
                <w:szCs w:val="18"/>
              </w:rPr>
              <w:t xml:space="preserve">Mesures prises </w:t>
            </w:r>
            <w:r w:rsidR="00FF3A0F">
              <w:rPr>
                <w:sz w:val="18"/>
                <w:szCs w:val="18"/>
              </w:rPr>
              <w:t>pour favoriser le recours aux matériaux issus du réemploi, réutilisés ou recyclés</w:t>
            </w:r>
          </w:p>
          <w:p w14:paraId="513746FC" w14:textId="770B2340" w:rsidR="00AF7B01" w:rsidRPr="00590B00" w:rsidRDefault="00AF7B01" w:rsidP="00AF7B01">
            <w:pPr>
              <w:pStyle w:val="Paragraphedeliste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927" w:type="dxa"/>
            <w:shd w:val="clear" w:color="auto" w:fill="auto"/>
          </w:tcPr>
          <w:p w14:paraId="513746FD" w14:textId="4F9881AA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F36E82">
        <w:tc>
          <w:tcPr>
            <w:tcW w:w="9067" w:type="dxa"/>
            <w:shd w:val="clear" w:color="auto" w:fill="auto"/>
          </w:tcPr>
          <w:p w14:paraId="5E230901" w14:textId="77777777" w:rsidR="00AF7B01" w:rsidRDefault="00AF7B01" w:rsidP="00F37A59">
            <w:pPr>
              <w:autoSpaceDE w:val="0"/>
              <w:autoSpaceDN w:val="0"/>
              <w:adjustRightInd w:val="0"/>
              <w:ind w:left="33"/>
              <w:rPr>
                <w:b/>
                <w:bCs/>
              </w:rPr>
            </w:pPr>
          </w:p>
          <w:p w14:paraId="513746FF" w14:textId="7179D7F1" w:rsidR="003474AD" w:rsidRPr="001D569F" w:rsidRDefault="00AF7B01" w:rsidP="00F37A59">
            <w:pPr>
              <w:autoSpaceDE w:val="0"/>
              <w:autoSpaceDN w:val="0"/>
              <w:adjustRightInd w:val="0"/>
              <w:ind w:left="33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 xml:space="preserve">      </w:t>
            </w:r>
            <w:r w:rsidR="003474AD" w:rsidRPr="001D569F">
              <w:rPr>
                <w:b/>
                <w:bCs/>
              </w:rPr>
              <w:t xml:space="preserve">2. </w:t>
            </w:r>
            <w:r>
              <w:rPr>
                <w:b/>
                <w:bCs/>
              </w:rPr>
              <w:t xml:space="preserve">  </w:t>
            </w:r>
            <w:r w:rsidR="00FF3A0F">
              <w:rPr>
                <w:b/>
                <w:bCs/>
              </w:rPr>
              <w:t>Gestion des déchets</w:t>
            </w:r>
            <w:r w:rsidR="00590B00"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 xml:space="preserve">: </w:t>
            </w:r>
            <w:r w:rsidR="00617FA4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</w:t>
            </w:r>
            <w:r w:rsidR="00590B00">
              <w:rPr>
                <w:b/>
                <w:bCs/>
              </w:rPr>
              <w:t>points</w:t>
            </w:r>
          </w:p>
          <w:p w14:paraId="5AEA2787" w14:textId="0A31C542" w:rsidR="006172EF" w:rsidRPr="006172EF" w:rsidRDefault="006172EF" w:rsidP="006172EF">
            <w:pPr>
              <w:pStyle w:val="Paragraphedeliste"/>
              <w:autoSpaceDE w:val="0"/>
              <w:autoSpaceDN w:val="0"/>
              <w:adjustRightInd w:val="0"/>
              <w:rPr>
                <w:bCs/>
              </w:rPr>
            </w:pPr>
            <w:r w:rsidRPr="006172EF">
              <w:rPr>
                <w:bCs/>
              </w:rPr>
              <w:t xml:space="preserve">Mesures prises </w:t>
            </w:r>
            <w:r w:rsidR="00FF3A0F">
              <w:rPr>
                <w:bCs/>
              </w:rPr>
              <w:t>sur la mise en place (ou l’utilisation) d’une filière de recyclage. Dispositions prises pour le suivi dématérialisé des déchets (Trackdéchets)</w:t>
            </w:r>
          </w:p>
          <w:p w14:paraId="51374701" w14:textId="0AF4583F" w:rsidR="003474AD" w:rsidRPr="001D569F" w:rsidRDefault="003474AD" w:rsidP="00590B0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F3A0F" w:rsidRPr="003B66F6" w14:paraId="0B230A10" w14:textId="77777777" w:rsidTr="00F36E82">
        <w:tc>
          <w:tcPr>
            <w:tcW w:w="9067" w:type="dxa"/>
            <w:shd w:val="clear" w:color="auto" w:fill="auto"/>
          </w:tcPr>
          <w:p w14:paraId="181E6A7B" w14:textId="77777777" w:rsidR="00FF3A0F" w:rsidRDefault="00FF3A0F" w:rsidP="00FF3A0F">
            <w:pPr>
              <w:autoSpaceDE w:val="0"/>
              <w:autoSpaceDN w:val="0"/>
              <w:adjustRightInd w:val="0"/>
              <w:ind w:left="33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2E072579" w14:textId="59C1D8BE" w:rsidR="00FF3A0F" w:rsidRPr="001D569F" w:rsidRDefault="00FF3A0F" w:rsidP="00FF3A0F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 xml:space="preserve">      </w:t>
            </w:r>
            <w:r w:rsidR="00C350E8">
              <w:rPr>
                <w:b/>
                <w:bCs/>
              </w:rPr>
              <w:t>3</w:t>
            </w:r>
            <w:r w:rsidRPr="001D569F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 Mise en œuvre d’actions écoresponsables</w:t>
            </w:r>
            <w:r>
              <w:rPr>
                <w:rFonts w:ascii="Calibri" w:hAnsi="Calibri" w:cs="Calibri"/>
                <w:b/>
                <w:bCs/>
              </w:rPr>
              <w:t> </w:t>
            </w:r>
            <w:r>
              <w:rPr>
                <w:b/>
                <w:bCs/>
              </w:rPr>
              <w:t xml:space="preserve">: </w:t>
            </w:r>
            <w:r w:rsidR="00617FA4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point</w:t>
            </w:r>
          </w:p>
          <w:p w14:paraId="63354ED3" w14:textId="77777777" w:rsidR="00FF3A0F" w:rsidRPr="006172EF" w:rsidRDefault="00FF3A0F" w:rsidP="00FF3A0F">
            <w:pPr>
              <w:pStyle w:val="Paragraphedeliste"/>
              <w:autoSpaceDE w:val="0"/>
              <w:autoSpaceDN w:val="0"/>
              <w:adjustRightInd w:val="0"/>
              <w:rPr>
                <w:bCs/>
              </w:rPr>
            </w:pPr>
            <w:r w:rsidRPr="006172EF">
              <w:rPr>
                <w:bCs/>
              </w:rPr>
              <w:t>Mesures prises pour limiter l’impact carbone de son activité dans les déplacements ou dans les approvisionnements</w:t>
            </w:r>
          </w:p>
          <w:p w14:paraId="0DD35EE7" w14:textId="77777777" w:rsidR="00FF3A0F" w:rsidRDefault="00FF3A0F" w:rsidP="00F37A59">
            <w:pPr>
              <w:autoSpaceDE w:val="0"/>
              <w:autoSpaceDN w:val="0"/>
              <w:adjustRightInd w:val="0"/>
              <w:ind w:left="33"/>
              <w:rPr>
                <w:b/>
                <w:bCs/>
              </w:rPr>
            </w:pPr>
          </w:p>
        </w:tc>
        <w:tc>
          <w:tcPr>
            <w:tcW w:w="4927" w:type="dxa"/>
            <w:shd w:val="clear" w:color="auto" w:fill="auto"/>
          </w:tcPr>
          <w:p w14:paraId="00EC7A78" w14:textId="77777777" w:rsidR="00FF3A0F" w:rsidRPr="00D75EF9" w:rsidRDefault="00FF3A0F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1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55745" w14:textId="77777777" w:rsidR="00FC3968" w:rsidRDefault="00FC3968" w:rsidP="00EA6B59">
      <w:pPr>
        <w:spacing w:after="0" w:line="240" w:lineRule="auto"/>
      </w:pPr>
      <w:r>
        <w:separator/>
      </w:r>
    </w:p>
  </w:endnote>
  <w:endnote w:type="continuationSeparator" w:id="0">
    <w:p w14:paraId="12CEC6FD" w14:textId="77777777" w:rsidR="00FC3968" w:rsidRDefault="00FC3968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FC3968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FAE73" w14:textId="77777777" w:rsidR="00FC3968" w:rsidRDefault="00FC3968" w:rsidP="00EA6B59">
      <w:pPr>
        <w:spacing w:after="0" w:line="240" w:lineRule="auto"/>
      </w:pPr>
      <w:r>
        <w:separator/>
      </w:r>
    </w:p>
  </w:footnote>
  <w:footnote w:type="continuationSeparator" w:id="0">
    <w:p w14:paraId="2F9D1A35" w14:textId="77777777" w:rsidR="00FC3968" w:rsidRDefault="00FC3968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585C71D4" w:rsidR="002B5D34" w:rsidRDefault="00AD082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43DB3838" wp14:editId="2E94EAD6">
          <wp:simplePos x="0" y="0"/>
          <wp:positionH relativeFrom="column">
            <wp:posOffset>-634599</wp:posOffset>
          </wp:positionH>
          <wp:positionV relativeFrom="paragraph">
            <wp:posOffset>-377224</wp:posOffset>
          </wp:positionV>
          <wp:extent cx="968598" cy="890337"/>
          <wp:effectExtent l="0" t="0" r="3175" b="508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nistère des Armées et des Anciens combattants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598" cy="8903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32AF9"/>
    <w:multiLevelType w:val="hybridMultilevel"/>
    <w:tmpl w:val="B136F9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3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0"/>
  </w:num>
  <w:num w:numId="12">
    <w:abstractNumId w:val="8"/>
  </w:num>
  <w:num w:numId="13">
    <w:abstractNumId w:val="2"/>
  </w:num>
  <w:num w:numId="14">
    <w:abstractNumId w:val="7"/>
  </w:num>
  <w:num w:numId="15">
    <w:abstractNumId w:val="11"/>
  </w:num>
  <w:num w:numId="16">
    <w:abstractNumId w:val="9"/>
  </w:num>
  <w:num w:numId="17">
    <w:abstractNumId w:val="15"/>
  </w:num>
  <w:num w:numId="18">
    <w:abstractNumId w:val="5"/>
  </w:num>
  <w:num w:numId="19">
    <w:abstractNumId w:val="10"/>
  </w:num>
  <w:num w:numId="20">
    <w:abstractNumId w:val="12"/>
  </w:num>
  <w:num w:numId="21">
    <w:abstractNumId w:val="1"/>
  </w:num>
  <w:num w:numId="22">
    <w:abstractNumId w:val="13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4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0FDE"/>
    <w:rsid w:val="00122955"/>
    <w:rsid w:val="001276DE"/>
    <w:rsid w:val="00131804"/>
    <w:rsid w:val="00135BF5"/>
    <w:rsid w:val="00153335"/>
    <w:rsid w:val="00155227"/>
    <w:rsid w:val="0015741B"/>
    <w:rsid w:val="001B4AD4"/>
    <w:rsid w:val="001B6330"/>
    <w:rsid w:val="001D467C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520FF"/>
    <w:rsid w:val="00260DA9"/>
    <w:rsid w:val="00262BB6"/>
    <w:rsid w:val="00267BD7"/>
    <w:rsid w:val="002A0B70"/>
    <w:rsid w:val="002A7BE1"/>
    <w:rsid w:val="002B5D34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957B1"/>
    <w:rsid w:val="003A164E"/>
    <w:rsid w:val="003B204E"/>
    <w:rsid w:val="003B455F"/>
    <w:rsid w:val="003C426B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3511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06270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D5D11"/>
    <w:rsid w:val="005E15D9"/>
    <w:rsid w:val="005E7372"/>
    <w:rsid w:val="005F1279"/>
    <w:rsid w:val="005F445C"/>
    <w:rsid w:val="005F51D7"/>
    <w:rsid w:val="005F6470"/>
    <w:rsid w:val="00614FB7"/>
    <w:rsid w:val="006172EF"/>
    <w:rsid w:val="00617FA4"/>
    <w:rsid w:val="006253C8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082B"/>
    <w:rsid w:val="00AD117F"/>
    <w:rsid w:val="00AD4367"/>
    <w:rsid w:val="00AD4457"/>
    <w:rsid w:val="00AE0672"/>
    <w:rsid w:val="00AE4899"/>
    <w:rsid w:val="00AF7B01"/>
    <w:rsid w:val="00B0034A"/>
    <w:rsid w:val="00B03DAE"/>
    <w:rsid w:val="00B0784B"/>
    <w:rsid w:val="00B10CDB"/>
    <w:rsid w:val="00B13679"/>
    <w:rsid w:val="00B14F9F"/>
    <w:rsid w:val="00B1789F"/>
    <w:rsid w:val="00B238F8"/>
    <w:rsid w:val="00B2741C"/>
    <w:rsid w:val="00B47966"/>
    <w:rsid w:val="00B54BC4"/>
    <w:rsid w:val="00B9098A"/>
    <w:rsid w:val="00BA107F"/>
    <w:rsid w:val="00BA6236"/>
    <w:rsid w:val="00BC69E5"/>
    <w:rsid w:val="00BE4040"/>
    <w:rsid w:val="00C10ED3"/>
    <w:rsid w:val="00C15FC3"/>
    <w:rsid w:val="00C32946"/>
    <w:rsid w:val="00C347F2"/>
    <w:rsid w:val="00C350E8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B02AF"/>
    <w:rsid w:val="00CE3337"/>
    <w:rsid w:val="00CF06D8"/>
    <w:rsid w:val="00D0090A"/>
    <w:rsid w:val="00D0260B"/>
    <w:rsid w:val="00D07AE8"/>
    <w:rsid w:val="00D11A47"/>
    <w:rsid w:val="00D1322D"/>
    <w:rsid w:val="00D213BC"/>
    <w:rsid w:val="00D239D0"/>
    <w:rsid w:val="00D34589"/>
    <w:rsid w:val="00D42FFE"/>
    <w:rsid w:val="00D47886"/>
    <w:rsid w:val="00D47953"/>
    <w:rsid w:val="00D520F9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55185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C3968"/>
    <w:rsid w:val="00FD6352"/>
    <w:rsid w:val="00FE1639"/>
    <w:rsid w:val="00FE23D8"/>
    <w:rsid w:val="00FF1ABC"/>
    <w:rsid w:val="00FF3A0F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9FC75A-2BB1-4A4F-84D0-94D4F14A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PERIER Julie ADJ ADM PAL 2CL AE</cp:lastModifiedBy>
  <cp:revision>2</cp:revision>
  <dcterms:created xsi:type="dcterms:W3CDTF">2026-03-31T05:36:00Z</dcterms:created>
  <dcterms:modified xsi:type="dcterms:W3CDTF">2026-03-31T05:36:00Z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